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92A0" w14:textId="59E4E15A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547D81" w:rsidRPr="00547D81">
        <w:rPr>
          <w:rFonts w:cs="Arial"/>
          <w:noProof w:val="0"/>
          <w:sz w:val="22"/>
          <w:szCs w:val="22"/>
        </w:rPr>
        <w:t>5386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397DE9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[Draft]</w:t>
      </w:r>
      <w:r w:rsidR="008E551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51FA93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E5519" w:rsidRPr="008E5519">
        <w:rPr>
          <w:rFonts w:ascii="Arial" w:hAnsi="Arial" w:cs="Arial"/>
          <w:b/>
          <w:color w:val="FF0000"/>
          <w:sz w:val="22"/>
          <w:szCs w:val="22"/>
        </w:rPr>
        <w:t>[Draft]</w:t>
      </w:r>
      <w:r w:rsidR="008E5519">
        <w:rPr>
          <w:rFonts w:ascii="Arial" w:hAnsi="Arial" w:cs="Arial"/>
          <w:b/>
          <w:sz w:val="22"/>
          <w:szCs w:val="22"/>
        </w:rPr>
        <w:t xml:space="preserve"> </w:t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47AF2" w14:textId="77777777" w:rsidR="00310039" w:rsidRDefault="00310039">
      <w:pPr>
        <w:spacing w:after="0"/>
      </w:pPr>
      <w:r>
        <w:separator/>
      </w:r>
    </w:p>
  </w:endnote>
  <w:endnote w:type="continuationSeparator" w:id="0">
    <w:p w14:paraId="4FDA3931" w14:textId="77777777" w:rsidR="00310039" w:rsidRDefault="003100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13916" w14:textId="77777777" w:rsidR="00310039" w:rsidRDefault="00310039">
      <w:pPr>
        <w:spacing w:after="0"/>
      </w:pPr>
      <w:r>
        <w:separator/>
      </w:r>
    </w:p>
  </w:footnote>
  <w:footnote w:type="continuationSeparator" w:id="0">
    <w:p w14:paraId="7C4FF834" w14:textId="77777777" w:rsidR="00310039" w:rsidRDefault="003100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83545"/>
    <w:rsid w:val="00433500"/>
    <w:rsid w:val="00433F71"/>
    <w:rsid w:val="00440D43"/>
    <w:rsid w:val="004E3939"/>
    <w:rsid w:val="004E529A"/>
    <w:rsid w:val="00547D81"/>
    <w:rsid w:val="00601665"/>
    <w:rsid w:val="00642FCD"/>
    <w:rsid w:val="007F4F92"/>
    <w:rsid w:val="008D772F"/>
    <w:rsid w:val="008E5519"/>
    <w:rsid w:val="00954984"/>
    <w:rsid w:val="0099764C"/>
    <w:rsid w:val="00AE7056"/>
    <w:rsid w:val="00B25CDF"/>
    <w:rsid w:val="00B522D5"/>
    <w:rsid w:val="00B6524E"/>
    <w:rsid w:val="00B97703"/>
    <w:rsid w:val="00CF6087"/>
    <w:rsid w:val="00E4150F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16</cp:revision>
  <cp:lastPrinted>2002-04-23T07:10:00Z</cp:lastPrinted>
  <dcterms:created xsi:type="dcterms:W3CDTF">2020-01-14T15:01:00Z</dcterms:created>
  <dcterms:modified xsi:type="dcterms:W3CDTF">2021-07-27T18:48:00Z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